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31" w:rsidRPr="004B7175" w:rsidRDefault="00D52031" w:rsidP="00C3769B">
      <w:pPr>
        <w:spacing w:line="400" w:lineRule="exact"/>
        <w:rPr>
          <w:sz w:val="28"/>
          <w:szCs w:val="28"/>
        </w:rPr>
      </w:pPr>
    </w:p>
    <w:p w:rsidR="00D52031" w:rsidRDefault="00D52031" w:rsidP="00C3769B">
      <w:pPr>
        <w:spacing w:line="400" w:lineRule="exact"/>
        <w:rPr>
          <w:sz w:val="28"/>
          <w:szCs w:val="28"/>
        </w:rPr>
      </w:pPr>
    </w:p>
    <w:p w:rsidR="00D52031" w:rsidRDefault="00D52031" w:rsidP="00C3769B">
      <w:pPr>
        <w:spacing w:line="400" w:lineRule="exact"/>
        <w:rPr>
          <w:sz w:val="28"/>
          <w:szCs w:val="28"/>
        </w:rPr>
      </w:pPr>
    </w:p>
    <w:p w:rsidR="00D52031" w:rsidRDefault="00D52031" w:rsidP="00C3769B">
      <w:pPr>
        <w:spacing w:line="400" w:lineRule="exact"/>
        <w:rPr>
          <w:sz w:val="28"/>
          <w:szCs w:val="28"/>
        </w:rPr>
      </w:pPr>
    </w:p>
    <w:p w:rsidR="00D52031" w:rsidRDefault="00D52031" w:rsidP="00C3769B">
      <w:pPr>
        <w:spacing w:line="500" w:lineRule="exact"/>
        <w:rPr>
          <w:sz w:val="28"/>
          <w:szCs w:val="28"/>
        </w:rPr>
      </w:pPr>
    </w:p>
    <w:p w:rsidR="00D52031" w:rsidRPr="004B7175" w:rsidRDefault="00D52031" w:rsidP="00C3769B">
      <w:pPr>
        <w:spacing w:line="500" w:lineRule="exact"/>
        <w:rPr>
          <w:sz w:val="28"/>
          <w:szCs w:val="28"/>
        </w:rPr>
      </w:pPr>
    </w:p>
    <w:p w:rsidR="00D52031" w:rsidRPr="0049277C" w:rsidRDefault="00D52031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经金、外语学院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D52031" w:rsidRDefault="00D52031" w:rsidP="0015520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我校协议学校</w:t>
      </w:r>
      <w:r w:rsidRPr="00CB2BAF">
        <w:rPr>
          <w:rFonts w:ascii="楷体_GB2312" w:eastAsia="楷体_GB2312"/>
          <w:sz w:val="28"/>
          <w:szCs w:val="28"/>
        </w:rPr>
        <w:t>—</w:t>
      </w:r>
      <w:r>
        <w:rPr>
          <w:rFonts w:ascii="楷体_GB2312" w:eastAsia="楷体_GB2312" w:hint="eastAsia"/>
          <w:sz w:val="28"/>
          <w:szCs w:val="28"/>
        </w:rPr>
        <w:t>东吴</w:t>
      </w:r>
      <w:r w:rsidRPr="00CB2BAF">
        <w:rPr>
          <w:rFonts w:ascii="楷体_GB2312" w:eastAsia="楷体_GB2312" w:hint="eastAsia"/>
          <w:sz w:val="28"/>
          <w:szCs w:val="28"/>
        </w:rPr>
        <w:t>大学</w:t>
      </w:r>
      <w:r w:rsidRPr="00201345">
        <w:rPr>
          <w:rFonts w:ascii="楷体_GB2312" w:eastAsia="楷体_GB2312"/>
          <w:sz w:val="28"/>
          <w:szCs w:val="28"/>
        </w:rPr>
        <w:t>2014</w:t>
      </w:r>
      <w:r>
        <w:rPr>
          <w:rFonts w:ascii="楷体_GB2312" w:eastAsia="楷体_GB2312" w:hint="eastAsia"/>
          <w:sz w:val="28"/>
          <w:szCs w:val="28"/>
        </w:rPr>
        <w:t>年秋季学</w:t>
      </w:r>
      <w:r w:rsidRPr="000473E2">
        <w:rPr>
          <w:rFonts w:ascii="楷体_GB2312" w:eastAsia="楷体_GB2312" w:hint="eastAsia"/>
          <w:sz w:val="28"/>
          <w:szCs w:val="28"/>
        </w:rPr>
        <w:t>期学生交换项目现已启动。今年可推荐</w:t>
      </w:r>
      <w:r w:rsidRPr="000473E2">
        <w:rPr>
          <w:rFonts w:ascii="楷体_GB2312" w:eastAsia="楷体_GB2312"/>
          <w:sz w:val="28"/>
          <w:szCs w:val="28"/>
        </w:rPr>
        <w:t>2</w:t>
      </w:r>
      <w:r w:rsidRPr="000473E2">
        <w:rPr>
          <w:rFonts w:ascii="楷体_GB2312" w:eastAsia="楷体_GB2312" w:hint="eastAsia"/>
          <w:sz w:val="28"/>
          <w:szCs w:val="28"/>
        </w:rPr>
        <w:t>名本科生于</w:t>
      </w:r>
      <w:r w:rsidRPr="000473E2">
        <w:rPr>
          <w:rFonts w:ascii="楷体_GB2312" w:eastAsia="楷体_GB2312"/>
          <w:sz w:val="28"/>
          <w:szCs w:val="28"/>
        </w:rPr>
        <w:t>2014</w:t>
      </w:r>
      <w:r w:rsidRPr="000473E2">
        <w:rPr>
          <w:rFonts w:ascii="楷体_GB2312" w:eastAsia="楷体_GB2312" w:hint="eastAsia"/>
          <w:sz w:val="28"/>
          <w:szCs w:val="28"/>
        </w:rPr>
        <w:t>年</w:t>
      </w:r>
      <w:r w:rsidRPr="000473E2">
        <w:rPr>
          <w:rFonts w:ascii="楷体_GB2312" w:eastAsia="楷体_GB2312"/>
          <w:sz w:val="28"/>
          <w:szCs w:val="28"/>
        </w:rPr>
        <w:t>9</w:t>
      </w:r>
      <w:r w:rsidRPr="000473E2">
        <w:rPr>
          <w:rFonts w:ascii="楷体_GB2312" w:eastAsia="楷体_GB2312" w:hint="eastAsia"/>
          <w:sz w:val="28"/>
          <w:szCs w:val="28"/>
        </w:rPr>
        <w:t>月赴该校进行一学期的交流</w:t>
      </w:r>
      <w:r w:rsidRPr="00CB2BAF">
        <w:rPr>
          <w:rFonts w:ascii="楷体_GB2312" w:eastAsia="楷体_GB2312" w:hint="eastAsia"/>
          <w:sz w:val="28"/>
          <w:szCs w:val="28"/>
        </w:rPr>
        <w:t>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</w:t>
      </w:r>
      <w:r>
        <w:rPr>
          <w:rFonts w:ascii="楷体_GB2312" w:eastAsia="楷体_GB2312" w:hint="eastAsia"/>
          <w:sz w:val="28"/>
          <w:szCs w:val="28"/>
        </w:rPr>
        <w:t>将</w:t>
      </w:r>
      <w:r w:rsidRPr="00CB2BAF">
        <w:rPr>
          <w:rFonts w:ascii="楷体_GB2312" w:eastAsia="楷体_GB2312" w:hint="eastAsia"/>
          <w:sz w:val="28"/>
          <w:szCs w:val="28"/>
        </w:rPr>
        <w:t>学生名单（含学院、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</w:t>
      </w:r>
      <w:r>
        <w:rPr>
          <w:rFonts w:ascii="楷体_GB2312" w:eastAsia="楷体_GB2312" w:hint="eastAsia"/>
          <w:sz w:val="28"/>
          <w:szCs w:val="28"/>
        </w:rPr>
        <w:t>教务处</w:t>
      </w:r>
      <w:r w:rsidRPr="00CB2BAF">
        <w:rPr>
          <w:rFonts w:ascii="楷体_GB2312" w:eastAsia="楷体_GB2312" w:hint="eastAsia"/>
          <w:sz w:val="28"/>
          <w:szCs w:val="28"/>
        </w:rPr>
        <w:t>。</w:t>
      </w:r>
    </w:p>
    <w:p w:rsidR="00D52031" w:rsidRPr="00521964" w:rsidRDefault="00D52031" w:rsidP="0015520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D52031" w:rsidRPr="00871C90" w:rsidRDefault="00D52031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D52031" w:rsidRDefault="00D52031" w:rsidP="0015520D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/>
          <w:sz w:val="28"/>
          <w:szCs w:val="28"/>
        </w:rPr>
        <w:t xml:space="preserve">1. 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D52031" w:rsidRPr="00FE3621" w:rsidRDefault="00D52031" w:rsidP="0015520D">
      <w:pPr>
        <w:spacing w:line="360" w:lineRule="exact"/>
        <w:ind w:firstLineChars="35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经金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           1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名（</w:t>
      </w:r>
      <w:r>
        <w:rPr>
          <w:rFonts w:ascii="楷体_GB2312" w:eastAsia="楷体_GB2312" w:hAnsi="宋体" w:hint="eastAsia"/>
          <w:sz w:val="28"/>
          <w:szCs w:val="28"/>
        </w:rPr>
        <w:t>交换期间为本</w:t>
      </w:r>
      <w:r w:rsidRPr="000473E2">
        <w:rPr>
          <w:rFonts w:ascii="楷体_GB2312" w:eastAsia="楷体_GB2312" w:hAnsi="宋体" w:hint="eastAsia"/>
          <w:sz w:val="28"/>
          <w:szCs w:val="28"/>
        </w:rPr>
        <w:t>科大二</w:t>
      </w:r>
      <w:r>
        <w:rPr>
          <w:rFonts w:ascii="楷体_GB2312" w:eastAsia="楷体_GB2312" w:hAnsi="宋体" w:hint="eastAsia"/>
          <w:sz w:val="28"/>
          <w:szCs w:val="28"/>
        </w:rPr>
        <w:t>学生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）</w:t>
      </w:r>
    </w:p>
    <w:p w:rsidR="00D52031" w:rsidRDefault="00D52031" w:rsidP="0015520D">
      <w:pPr>
        <w:spacing w:line="340" w:lineRule="exact"/>
        <w:ind w:firstLineChars="35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外国语学院（日语）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 1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名（</w:t>
      </w:r>
      <w:r>
        <w:rPr>
          <w:rFonts w:ascii="楷体_GB2312" w:eastAsia="楷体_GB2312" w:hAnsi="宋体" w:hint="eastAsia"/>
          <w:sz w:val="28"/>
          <w:szCs w:val="28"/>
        </w:rPr>
        <w:t>交换期间为本</w:t>
      </w:r>
      <w:r w:rsidRPr="000473E2">
        <w:rPr>
          <w:rFonts w:ascii="楷体_GB2312" w:eastAsia="楷体_GB2312" w:hAnsi="宋体" w:hint="eastAsia"/>
          <w:sz w:val="28"/>
          <w:szCs w:val="28"/>
        </w:rPr>
        <w:t>科大</w:t>
      </w:r>
      <w:r>
        <w:rPr>
          <w:rFonts w:ascii="楷体_GB2312" w:eastAsia="楷体_GB2312" w:hAnsi="宋体" w:hint="eastAsia"/>
          <w:sz w:val="28"/>
          <w:szCs w:val="28"/>
        </w:rPr>
        <w:t>三学生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）</w:t>
      </w:r>
    </w:p>
    <w:p w:rsidR="00D52031" w:rsidRPr="00CB2BAF" w:rsidRDefault="00D52031" w:rsidP="0015520D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2. 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D52031" w:rsidRPr="00871C90" w:rsidRDefault="00D52031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D52031" w:rsidRDefault="00D52031" w:rsidP="0015520D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D52031" w:rsidRDefault="00D52031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D52031" w:rsidRPr="003376F9" w:rsidRDefault="00D52031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D52031" w:rsidRDefault="00D52031" w:rsidP="0015520D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D52031" w:rsidRDefault="00D52031" w:rsidP="0015520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D52031" w:rsidRDefault="00D52031" w:rsidP="0015520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D52031" w:rsidRDefault="00D52031" w:rsidP="0015520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D52031" w:rsidRPr="004A5AEC" w:rsidRDefault="00D52031" w:rsidP="0015520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D52031" w:rsidRPr="00186A9C" w:rsidRDefault="00D52031" w:rsidP="0015520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D52031" w:rsidRDefault="00D52031" w:rsidP="0015520D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D52031" w:rsidRDefault="00D52031" w:rsidP="00EE4365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D52031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031" w:rsidRDefault="00D52031">
      <w:r>
        <w:separator/>
      </w:r>
    </w:p>
  </w:endnote>
  <w:endnote w:type="continuationSeparator" w:id="1">
    <w:p w:rsidR="00D52031" w:rsidRDefault="00D52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031" w:rsidRDefault="00D52031">
      <w:r>
        <w:separator/>
      </w:r>
    </w:p>
  </w:footnote>
  <w:footnote w:type="continuationSeparator" w:id="1">
    <w:p w:rsidR="00D52031" w:rsidRDefault="00D52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031" w:rsidRDefault="00D52031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619B"/>
    <w:rsid w:val="00037BE3"/>
    <w:rsid w:val="00046759"/>
    <w:rsid w:val="000473E2"/>
    <w:rsid w:val="00051C27"/>
    <w:rsid w:val="00052E17"/>
    <w:rsid w:val="00062A1D"/>
    <w:rsid w:val="0009681E"/>
    <w:rsid w:val="00097CF4"/>
    <w:rsid w:val="000B7943"/>
    <w:rsid w:val="000D07A8"/>
    <w:rsid w:val="000F494F"/>
    <w:rsid w:val="00126CB4"/>
    <w:rsid w:val="001330A7"/>
    <w:rsid w:val="0015520D"/>
    <w:rsid w:val="001607AC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2EEE"/>
    <w:rsid w:val="001B3551"/>
    <w:rsid w:val="001B4226"/>
    <w:rsid w:val="001B4763"/>
    <w:rsid w:val="001D6886"/>
    <w:rsid w:val="00201345"/>
    <w:rsid w:val="002145B3"/>
    <w:rsid w:val="00221490"/>
    <w:rsid w:val="00224956"/>
    <w:rsid w:val="00226BB8"/>
    <w:rsid w:val="00227085"/>
    <w:rsid w:val="00233EBF"/>
    <w:rsid w:val="00282AC9"/>
    <w:rsid w:val="002B1F80"/>
    <w:rsid w:val="002E3C37"/>
    <w:rsid w:val="002E58EC"/>
    <w:rsid w:val="00326080"/>
    <w:rsid w:val="003341E5"/>
    <w:rsid w:val="00335E7C"/>
    <w:rsid w:val="003376F9"/>
    <w:rsid w:val="0034701E"/>
    <w:rsid w:val="003728EC"/>
    <w:rsid w:val="003A5BE1"/>
    <w:rsid w:val="003C64B6"/>
    <w:rsid w:val="003C6A4F"/>
    <w:rsid w:val="003E05EE"/>
    <w:rsid w:val="003E7956"/>
    <w:rsid w:val="003F5986"/>
    <w:rsid w:val="003F6D39"/>
    <w:rsid w:val="00402FEC"/>
    <w:rsid w:val="00404EC1"/>
    <w:rsid w:val="0040641A"/>
    <w:rsid w:val="0041134F"/>
    <w:rsid w:val="004144FD"/>
    <w:rsid w:val="004148CB"/>
    <w:rsid w:val="00416F98"/>
    <w:rsid w:val="00422819"/>
    <w:rsid w:val="00433F76"/>
    <w:rsid w:val="0045056A"/>
    <w:rsid w:val="004523A6"/>
    <w:rsid w:val="004821AF"/>
    <w:rsid w:val="0049277C"/>
    <w:rsid w:val="004A589E"/>
    <w:rsid w:val="004A5AEC"/>
    <w:rsid w:val="004B000D"/>
    <w:rsid w:val="004B7175"/>
    <w:rsid w:val="004C7B22"/>
    <w:rsid w:val="004D4391"/>
    <w:rsid w:val="004D72C8"/>
    <w:rsid w:val="004E13B6"/>
    <w:rsid w:val="00521964"/>
    <w:rsid w:val="00525326"/>
    <w:rsid w:val="00530BD6"/>
    <w:rsid w:val="00576EDA"/>
    <w:rsid w:val="00595AF0"/>
    <w:rsid w:val="00596F0A"/>
    <w:rsid w:val="005B7EA9"/>
    <w:rsid w:val="005E0D5F"/>
    <w:rsid w:val="005F5560"/>
    <w:rsid w:val="005F71C4"/>
    <w:rsid w:val="00650105"/>
    <w:rsid w:val="0065760A"/>
    <w:rsid w:val="006668FC"/>
    <w:rsid w:val="00692C36"/>
    <w:rsid w:val="00696C8E"/>
    <w:rsid w:val="006A01EF"/>
    <w:rsid w:val="006C2CDF"/>
    <w:rsid w:val="006C76C5"/>
    <w:rsid w:val="006D4D02"/>
    <w:rsid w:val="006D5C4F"/>
    <w:rsid w:val="0071124C"/>
    <w:rsid w:val="00773B51"/>
    <w:rsid w:val="0077425B"/>
    <w:rsid w:val="007C2E20"/>
    <w:rsid w:val="007D1B89"/>
    <w:rsid w:val="007D68CD"/>
    <w:rsid w:val="007E44DE"/>
    <w:rsid w:val="007F2A76"/>
    <w:rsid w:val="008116EF"/>
    <w:rsid w:val="0083158A"/>
    <w:rsid w:val="00842C17"/>
    <w:rsid w:val="008432CA"/>
    <w:rsid w:val="00850BBD"/>
    <w:rsid w:val="008645DD"/>
    <w:rsid w:val="00871C90"/>
    <w:rsid w:val="00895B72"/>
    <w:rsid w:val="0089600A"/>
    <w:rsid w:val="00920265"/>
    <w:rsid w:val="00933BB5"/>
    <w:rsid w:val="00965AFE"/>
    <w:rsid w:val="009667F0"/>
    <w:rsid w:val="00982FE9"/>
    <w:rsid w:val="009A102E"/>
    <w:rsid w:val="009A5632"/>
    <w:rsid w:val="009B6690"/>
    <w:rsid w:val="009C4A86"/>
    <w:rsid w:val="009C5DA7"/>
    <w:rsid w:val="009E6EEF"/>
    <w:rsid w:val="00A00E21"/>
    <w:rsid w:val="00A20553"/>
    <w:rsid w:val="00A3090B"/>
    <w:rsid w:val="00A36655"/>
    <w:rsid w:val="00A516CB"/>
    <w:rsid w:val="00A6744D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4506F"/>
    <w:rsid w:val="00B605EF"/>
    <w:rsid w:val="00B91E82"/>
    <w:rsid w:val="00BA1554"/>
    <w:rsid w:val="00BC6D56"/>
    <w:rsid w:val="00BE3F0A"/>
    <w:rsid w:val="00BF2EC3"/>
    <w:rsid w:val="00BF6C62"/>
    <w:rsid w:val="00C0130B"/>
    <w:rsid w:val="00C32016"/>
    <w:rsid w:val="00C36116"/>
    <w:rsid w:val="00C3769B"/>
    <w:rsid w:val="00C40129"/>
    <w:rsid w:val="00C47B50"/>
    <w:rsid w:val="00C7493B"/>
    <w:rsid w:val="00C828CB"/>
    <w:rsid w:val="00C918AA"/>
    <w:rsid w:val="00C92F96"/>
    <w:rsid w:val="00CB1652"/>
    <w:rsid w:val="00CB2BAF"/>
    <w:rsid w:val="00CD2639"/>
    <w:rsid w:val="00CF0201"/>
    <w:rsid w:val="00D10E0F"/>
    <w:rsid w:val="00D30B58"/>
    <w:rsid w:val="00D52031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62AA4"/>
    <w:rsid w:val="00E639B4"/>
    <w:rsid w:val="00E76C76"/>
    <w:rsid w:val="00E84DB3"/>
    <w:rsid w:val="00EC6660"/>
    <w:rsid w:val="00EE2844"/>
    <w:rsid w:val="00EE4365"/>
    <w:rsid w:val="00EE635E"/>
    <w:rsid w:val="00EF0377"/>
    <w:rsid w:val="00F1098D"/>
    <w:rsid w:val="00F31B66"/>
    <w:rsid w:val="00F50E09"/>
    <w:rsid w:val="00F5203E"/>
    <w:rsid w:val="00F85C47"/>
    <w:rsid w:val="00F92DC2"/>
    <w:rsid w:val="00F96647"/>
    <w:rsid w:val="00FA6966"/>
    <w:rsid w:val="00FA7B61"/>
    <w:rsid w:val="00FB2BE8"/>
    <w:rsid w:val="00FB5ED1"/>
    <w:rsid w:val="00FC493B"/>
    <w:rsid w:val="00FD4A55"/>
    <w:rsid w:val="00FD58CE"/>
    <w:rsid w:val="00FE3621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E682B"/>
    <w:rPr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82B"/>
    <w:rPr>
      <w:sz w:val="0"/>
      <w:szCs w:val="0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682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E682B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52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56</Words>
  <Characters>321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53</cp:revision>
  <cp:lastPrinted>2012-02-24T01:35:00Z</cp:lastPrinted>
  <dcterms:created xsi:type="dcterms:W3CDTF">2014-03-16T12:44:00Z</dcterms:created>
  <dcterms:modified xsi:type="dcterms:W3CDTF">2014-03-18T01:14:00Z</dcterms:modified>
</cp:coreProperties>
</file>