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466" w:rsidRPr="004B7175" w:rsidRDefault="00407466" w:rsidP="00C3769B">
      <w:pPr>
        <w:spacing w:line="400" w:lineRule="exact"/>
        <w:rPr>
          <w:sz w:val="28"/>
          <w:szCs w:val="28"/>
        </w:rPr>
      </w:pPr>
    </w:p>
    <w:p w:rsidR="00407466" w:rsidRDefault="00407466" w:rsidP="00C3769B">
      <w:pPr>
        <w:spacing w:line="400" w:lineRule="exact"/>
        <w:rPr>
          <w:sz w:val="28"/>
          <w:szCs w:val="28"/>
        </w:rPr>
      </w:pPr>
    </w:p>
    <w:p w:rsidR="00407466" w:rsidRDefault="00407466" w:rsidP="00C3769B">
      <w:pPr>
        <w:spacing w:line="400" w:lineRule="exact"/>
        <w:rPr>
          <w:sz w:val="28"/>
          <w:szCs w:val="28"/>
        </w:rPr>
      </w:pPr>
    </w:p>
    <w:p w:rsidR="00407466" w:rsidRDefault="00407466" w:rsidP="00C3769B">
      <w:pPr>
        <w:spacing w:line="400" w:lineRule="exact"/>
        <w:rPr>
          <w:sz w:val="28"/>
          <w:szCs w:val="28"/>
        </w:rPr>
      </w:pPr>
    </w:p>
    <w:p w:rsidR="00407466" w:rsidRDefault="00407466" w:rsidP="00C3769B">
      <w:pPr>
        <w:spacing w:line="500" w:lineRule="exact"/>
        <w:rPr>
          <w:sz w:val="28"/>
          <w:szCs w:val="28"/>
        </w:rPr>
      </w:pPr>
    </w:p>
    <w:p w:rsidR="00407466" w:rsidRPr="004B7175" w:rsidRDefault="00407466" w:rsidP="00C3769B">
      <w:pPr>
        <w:spacing w:line="500" w:lineRule="exact"/>
        <w:rPr>
          <w:sz w:val="28"/>
          <w:szCs w:val="28"/>
        </w:rPr>
      </w:pPr>
    </w:p>
    <w:p w:rsidR="00407466" w:rsidRPr="0049277C" w:rsidRDefault="00407466" w:rsidP="00C3769B">
      <w:pPr>
        <w:spacing w:line="500" w:lineRule="exact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管理、经金、外国语学院</w:t>
      </w:r>
      <w:r w:rsidRPr="0049277C">
        <w:rPr>
          <w:rFonts w:ascii="楷体_GB2312" w:eastAsia="楷体_GB2312" w:hint="eastAsia"/>
          <w:b/>
          <w:sz w:val="36"/>
          <w:szCs w:val="36"/>
        </w:rPr>
        <w:t>：</w:t>
      </w:r>
    </w:p>
    <w:p w:rsidR="00407466" w:rsidRDefault="00407466" w:rsidP="005909ED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我校协议学校</w:t>
      </w:r>
      <w:r w:rsidRPr="00CB2BAF">
        <w:rPr>
          <w:rFonts w:ascii="楷体_GB2312" w:eastAsia="楷体_GB2312"/>
          <w:sz w:val="28"/>
          <w:szCs w:val="28"/>
        </w:rPr>
        <w:t>—</w:t>
      </w:r>
      <w:r w:rsidRPr="00CB2BAF">
        <w:rPr>
          <w:rFonts w:ascii="楷体_GB2312" w:eastAsia="楷体_GB2312" w:hint="eastAsia"/>
          <w:sz w:val="28"/>
          <w:szCs w:val="28"/>
        </w:rPr>
        <w:t>台湾</w:t>
      </w:r>
      <w:r>
        <w:rPr>
          <w:rFonts w:ascii="楷体_GB2312" w:eastAsia="楷体_GB2312" w:hint="eastAsia"/>
          <w:sz w:val="28"/>
          <w:szCs w:val="28"/>
        </w:rPr>
        <w:t>实践</w:t>
      </w:r>
      <w:r w:rsidRPr="00CB2BAF">
        <w:rPr>
          <w:rFonts w:ascii="楷体_GB2312" w:eastAsia="楷体_GB2312" w:hint="eastAsia"/>
          <w:sz w:val="28"/>
          <w:szCs w:val="28"/>
        </w:rPr>
        <w:t>大学</w:t>
      </w:r>
      <w:r w:rsidRPr="00201345">
        <w:rPr>
          <w:rFonts w:ascii="楷体_GB2312" w:eastAsia="楷体_GB2312"/>
          <w:sz w:val="28"/>
          <w:szCs w:val="28"/>
        </w:rPr>
        <w:t>2014</w:t>
      </w:r>
      <w:r>
        <w:rPr>
          <w:rFonts w:ascii="楷体_GB2312" w:eastAsia="楷体_GB2312" w:hint="eastAsia"/>
          <w:sz w:val="28"/>
          <w:szCs w:val="28"/>
        </w:rPr>
        <w:t>年秋季</w:t>
      </w:r>
      <w:r w:rsidRPr="00677FC6">
        <w:rPr>
          <w:rFonts w:ascii="楷体_GB2312" w:eastAsia="楷体_GB2312" w:hint="eastAsia"/>
          <w:sz w:val="28"/>
          <w:szCs w:val="28"/>
        </w:rPr>
        <w:t>学期学生交换项目现已启动。今年可推荐</w:t>
      </w:r>
      <w:r w:rsidRPr="00677FC6">
        <w:rPr>
          <w:rFonts w:ascii="楷体_GB2312" w:eastAsia="楷体_GB2312"/>
          <w:sz w:val="28"/>
          <w:szCs w:val="28"/>
        </w:rPr>
        <w:t>5</w:t>
      </w:r>
      <w:r w:rsidRPr="00677FC6">
        <w:rPr>
          <w:rFonts w:ascii="楷体_GB2312" w:eastAsia="楷体_GB2312" w:hint="eastAsia"/>
          <w:sz w:val="28"/>
          <w:szCs w:val="28"/>
        </w:rPr>
        <w:t>名本科生于</w:t>
      </w:r>
      <w:r w:rsidRPr="00677FC6">
        <w:rPr>
          <w:rFonts w:ascii="楷体_GB2312" w:eastAsia="楷体_GB2312"/>
          <w:sz w:val="28"/>
          <w:szCs w:val="28"/>
        </w:rPr>
        <w:t>2014</w:t>
      </w:r>
      <w:r w:rsidRPr="00677FC6">
        <w:rPr>
          <w:rFonts w:ascii="楷体_GB2312" w:eastAsia="楷体_GB2312" w:hint="eastAsia"/>
          <w:sz w:val="28"/>
          <w:szCs w:val="28"/>
        </w:rPr>
        <w:t>年</w:t>
      </w:r>
      <w:r w:rsidRPr="00677FC6">
        <w:rPr>
          <w:rFonts w:ascii="楷体_GB2312" w:eastAsia="楷体_GB2312"/>
          <w:sz w:val="28"/>
          <w:szCs w:val="28"/>
        </w:rPr>
        <w:t>9</w:t>
      </w:r>
      <w:r w:rsidRPr="00677FC6">
        <w:rPr>
          <w:rFonts w:ascii="楷体_GB2312" w:eastAsia="楷体_GB2312" w:hint="eastAsia"/>
          <w:sz w:val="28"/>
          <w:szCs w:val="28"/>
        </w:rPr>
        <w:t>月赴该校进</w:t>
      </w:r>
      <w:r w:rsidRPr="00CB2BAF">
        <w:rPr>
          <w:rFonts w:ascii="楷体_GB2312" w:eastAsia="楷体_GB2312" w:hint="eastAsia"/>
          <w:sz w:val="28"/>
          <w:szCs w:val="28"/>
        </w:rPr>
        <w:t>行</w:t>
      </w:r>
      <w:r w:rsidRPr="00326B11">
        <w:rPr>
          <w:rFonts w:ascii="楷体_GB2312" w:eastAsia="楷体_GB2312" w:hint="eastAsia"/>
          <w:sz w:val="28"/>
          <w:szCs w:val="28"/>
        </w:rPr>
        <w:t>一学期</w:t>
      </w:r>
      <w:r w:rsidRPr="00CB2BAF">
        <w:rPr>
          <w:rFonts w:ascii="楷体_GB2312" w:eastAsia="楷体_GB2312" w:hint="eastAsia"/>
          <w:sz w:val="28"/>
          <w:szCs w:val="28"/>
        </w:rPr>
        <w:t>的交流学习，烦请贵处</w:t>
      </w:r>
      <w:r>
        <w:rPr>
          <w:rFonts w:ascii="楷体_GB2312" w:eastAsia="楷体_GB2312" w:hint="eastAsia"/>
          <w:sz w:val="28"/>
          <w:szCs w:val="28"/>
        </w:rPr>
        <w:t>于</w:t>
      </w:r>
      <w:r w:rsidRPr="00CB2BAF">
        <w:rPr>
          <w:rFonts w:ascii="楷体_GB2312" w:eastAsia="楷体_GB2312"/>
          <w:sz w:val="28"/>
          <w:szCs w:val="28"/>
        </w:rPr>
        <w:t>3</w:t>
      </w:r>
      <w:r w:rsidRPr="00CB2BAF">
        <w:rPr>
          <w:rFonts w:ascii="楷体_GB2312" w:eastAsia="楷体_GB2312" w:hint="eastAsia"/>
          <w:sz w:val="28"/>
          <w:szCs w:val="28"/>
        </w:rPr>
        <w:t>月</w:t>
      </w:r>
      <w:r>
        <w:rPr>
          <w:rFonts w:ascii="楷体_GB2312" w:eastAsia="楷体_GB2312"/>
          <w:sz w:val="28"/>
          <w:szCs w:val="28"/>
        </w:rPr>
        <w:t>21</w:t>
      </w:r>
      <w:r w:rsidRPr="00CB2BAF">
        <w:rPr>
          <w:rFonts w:ascii="楷体_GB2312" w:eastAsia="楷体_GB2312" w:hint="eastAsia"/>
          <w:sz w:val="28"/>
          <w:szCs w:val="28"/>
        </w:rPr>
        <w:t>日前</w:t>
      </w:r>
      <w:r>
        <w:rPr>
          <w:rFonts w:ascii="楷体_GB2312" w:eastAsia="楷体_GB2312" w:hint="eastAsia"/>
          <w:sz w:val="28"/>
          <w:szCs w:val="28"/>
        </w:rPr>
        <w:t>将</w:t>
      </w:r>
      <w:r w:rsidRPr="00CB2BAF">
        <w:rPr>
          <w:rFonts w:ascii="楷体_GB2312" w:eastAsia="楷体_GB2312" w:hint="eastAsia"/>
          <w:sz w:val="28"/>
          <w:szCs w:val="28"/>
        </w:rPr>
        <w:t>学生名单（含学院、</w:t>
      </w:r>
      <w:r>
        <w:rPr>
          <w:rFonts w:ascii="楷体_GB2312" w:eastAsia="楷体_GB2312" w:hint="eastAsia"/>
          <w:sz w:val="28"/>
          <w:szCs w:val="28"/>
        </w:rPr>
        <w:t>专业、</w:t>
      </w:r>
      <w:r w:rsidRPr="00CB2BAF">
        <w:rPr>
          <w:rFonts w:ascii="楷体_GB2312" w:eastAsia="楷体_GB2312" w:hint="eastAsia"/>
          <w:sz w:val="28"/>
          <w:szCs w:val="28"/>
        </w:rPr>
        <w:t>身份证号、学号、</w:t>
      </w:r>
      <w:r>
        <w:rPr>
          <w:rFonts w:ascii="楷体_GB2312" w:eastAsia="楷体_GB2312" w:hint="eastAsia"/>
          <w:sz w:val="28"/>
          <w:szCs w:val="28"/>
        </w:rPr>
        <w:t>出生年月日、</w:t>
      </w:r>
      <w:r w:rsidRPr="00CB2BAF">
        <w:rPr>
          <w:rFonts w:ascii="楷体_GB2312" w:eastAsia="楷体_GB2312" w:hint="eastAsia"/>
          <w:sz w:val="28"/>
          <w:szCs w:val="28"/>
        </w:rPr>
        <w:t>电邮与电话等联系方式）报我处。</w:t>
      </w:r>
    </w:p>
    <w:p w:rsidR="00407466" w:rsidRPr="00521964" w:rsidRDefault="00407466" w:rsidP="005909ED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项目具体情况如下：</w:t>
      </w:r>
    </w:p>
    <w:p w:rsidR="00407466" w:rsidRPr="00871C90" w:rsidRDefault="00407466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一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申报条件：</w:t>
      </w:r>
    </w:p>
    <w:p w:rsidR="00407466" w:rsidRDefault="00407466" w:rsidP="005909ED">
      <w:pPr>
        <w:spacing w:line="36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/>
          <w:sz w:val="28"/>
          <w:szCs w:val="28"/>
        </w:rPr>
        <w:t xml:space="preserve">1. </w:t>
      </w:r>
      <w:r w:rsidRPr="00871C90">
        <w:rPr>
          <w:rFonts w:ascii="楷体_GB2312" w:eastAsia="楷体_GB2312" w:hint="eastAsia"/>
          <w:sz w:val="28"/>
          <w:szCs w:val="28"/>
        </w:rPr>
        <w:t>专业</w:t>
      </w:r>
      <w:r>
        <w:rPr>
          <w:rFonts w:ascii="楷体_GB2312" w:eastAsia="楷体_GB2312" w:hint="eastAsia"/>
          <w:sz w:val="28"/>
          <w:szCs w:val="28"/>
        </w:rPr>
        <w:t>：</w:t>
      </w:r>
    </w:p>
    <w:p w:rsidR="00407466" w:rsidRDefault="00407466" w:rsidP="005909ED">
      <w:pPr>
        <w:spacing w:line="340" w:lineRule="exact"/>
        <w:ind w:firstLineChars="6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>
        <w:rPr>
          <w:rFonts w:ascii="楷体_GB2312" w:eastAsia="楷体_GB2312" w:hAnsi="宋体" w:cs="Arial" w:hint="eastAsia"/>
          <w:color w:val="000000"/>
          <w:sz w:val="28"/>
          <w:szCs w:val="28"/>
        </w:rPr>
        <w:t>管理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学院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        </w:t>
      </w:r>
      <w:r>
        <w:rPr>
          <w:rFonts w:ascii="楷体_GB2312" w:eastAsia="楷体_GB2312" w:hAnsi="宋体" w:cs="Arial"/>
          <w:color w:val="000000"/>
          <w:sz w:val="28"/>
          <w:szCs w:val="28"/>
        </w:rPr>
        <w:tab/>
      </w:r>
      <w:r>
        <w:rPr>
          <w:rFonts w:ascii="楷体_GB2312" w:eastAsia="楷体_GB2312" w:hAnsi="宋体" w:cs="Arial"/>
          <w:color w:val="000000"/>
          <w:sz w:val="28"/>
          <w:szCs w:val="28"/>
        </w:rPr>
        <w:tab/>
      </w:r>
      <w:r>
        <w:rPr>
          <w:rFonts w:ascii="楷体_GB2312" w:eastAsia="楷体_GB2312" w:hAnsi="宋体" w:cs="Arial"/>
          <w:color w:val="000000"/>
          <w:sz w:val="28"/>
          <w:szCs w:val="28"/>
        </w:rPr>
        <w:tab/>
        <w:t>2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名</w:t>
      </w:r>
    </w:p>
    <w:p w:rsidR="00407466" w:rsidRDefault="00407466" w:rsidP="005909ED">
      <w:pPr>
        <w:spacing w:line="340" w:lineRule="exact"/>
        <w:ind w:firstLineChars="6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>
        <w:rPr>
          <w:rFonts w:ascii="楷体_GB2312" w:eastAsia="楷体_GB2312" w:hAnsi="宋体" w:cs="Arial" w:hint="eastAsia"/>
          <w:color w:val="000000"/>
          <w:sz w:val="28"/>
          <w:szCs w:val="28"/>
        </w:rPr>
        <w:t>经金学院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               2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名</w:t>
      </w:r>
    </w:p>
    <w:p w:rsidR="00407466" w:rsidRDefault="00407466" w:rsidP="005909ED">
      <w:pPr>
        <w:spacing w:line="360" w:lineRule="exact"/>
        <w:ind w:firstLineChars="6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>
        <w:rPr>
          <w:rFonts w:ascii="楷体_GB2312" w:eastAsia="楷体_GB2312" w:hAnsi="宋体" w:cs="Arial" w:hint="eastAsia"/>
          <w:color w:val="000000"/>
          <w:sz w:val="28"/>
          <w:szCs w:val="28"/>
        </w:rPr>
        <w:t>外国语学院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（英语方向）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1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名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</w:t>
      </w:r>
    </w:p>
    <w:p w:rsidR="00407466" w:rsidRPr="00CB2BAF" w:rsidRDefault="00407466" w:rsidP="005909ED">
      <w:pPr>
        <w:spacing w:line="360" w:lineRule="exact"/>
        <w:ind w:firstLineChars="2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 w:rsidRPr="00CB2BAF">
        <w:rPr>
          <w:rFonts w:ascii="楷体_GB2312" w:eastAsia="楷体_GB2312" w:hAnsi="宋体" w:cs="Arial"/>
          <w:color w:val="000000"/>
          <w:sz w:val="28"/>
          <w:szCs w:val="28"/>
        </w:rPr>
        <w:t xml:space="preserve">2. 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品学兼优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、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无挂科记录</w:t>
      </w:r>
    </w:p>
    <w:p w:rsidR="00407466" w:rsidRDefault="00407466" w:rsidP="005909ED">
      <w:pPr>
        <w:spacing w:line="340" w:lineRule="exact"/>
        <w:ind w:firstLineChars="200" w:firstLine="31680"/>
        <w:rPr>
          <w:rFonts w:ascii="楷体_GB2312" w:eastAsia="楷体_GB2312" w:hAnsi="宋体"/>
          <w:sz w:val="28"/>
          <w:szCs w:val="28"/>
        </w:rPr>
      </w:pPr>
      <w:r w:rsidRPr="00CB2BAF">
        <w:rPr>
          <w:rFonts w:ascii="楷体_GB2312" w:eastAsia="楷体_GB2312" w:hAnsi="宋体"/>
          <w:sz w:val="28"/>
          <w:szCs w:val="28"/>
        </w:rPr>
        <w:t xml:space="preserve">3.  </w:t>
      </w:r>
      <w:r>
        <w:rPr>
          <w:rFonts w:ascii="楷体_GB2312" w:eastAsia="楷体_GB2312" w:hAnsi="宋体" w:hint="eastAsia"/>
          <w:sz w:val="28"/>
          <w:szCs w:val="28"/>
        </w:rPr>
        <w:t>经金学院学生交换期间为本科</w:t>
      </w:r>
      <w:r w:rsidRPr="00677FC6">
        <w:rPr>
          <w:rFonts w:ascii="楷体_GB2312" w:eastAsia="楷体_GB2312" w:hAnsi="宋体" w:hint="eastAsia"/>
          <w:sz w:val="28"/>
          <w:szCs w:val="28"/>
        </w:rPr>
        <w:t>大二</w:t>
      </w:r>
      <w:r>
        <w:rPr>
          <w:rFonts w:ascii="楷体_GB2312" w:eastAsia="楷体_GB2312" w:hAnsi="宋体" w:hint="eastAsia"/>
          <w:sz w:val="28"/>
          <w:szCs w:val="28"/>
        </w:rPr>
        <w:t>学生，其他两个学院交换期间为</w:t>
      </w:r>
      <w:r w:rsidRPr="00677FC6">
        <w:rPr>
          <w:rFonts w:ascii="楷体_GB2312" w:eastAsia="楷体_GB2312" w:hAnsi="宋体" w:hint="eastAsia"/>
          <w:sz w:val="28"/>
          <w:szCs w:val="28"/>
        </w:rPr>
        <w:t>大三学生</w:t>
      </w:r>
      <w:r w:rsidRPr="00677FC6">
        <w:rPr>
          <w:rFonts w:ascii="楷体_GB2312" w:eastAsia="楷体_GB2312" w:hAnsi="宋体"/>
          <w:sz w:val="28"/>
          <w:szCs w:val="28"/>
        </w:rPr>
        <w:t xml:space="preserve"> </w:t>
      </w:r>
    </w:p>
    <w:p w:rsidR="00407466" w:rsidRPr="00871C90" w:rsidRDefault="00407466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二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备注：</w:t>
      </w:r>
    </w:p>
    <w:p w:rsidR="00407466" w:rsidRDefault="00407466" w:rsidP="005909ED">
      <w:pPr>
        <w:spacing w:line="420" w:lineRule="exact"/>
        <w:ind w:firstLineChars="200" w:firstLine="31680"/>
        <w:rPr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该项目学费</w:t>
      </w:r>
      <w:r>
        <w:rPr>
          <w:rFonts w:ascii="楷体_GB2312" w:eastAsia="楷体_GB2312" w:hint="eastAsia"/>
          <w:sz w:val="28"/>
          <w:szCs w:val="28"/>
        </w:rPr>
        <w:t>，住宿费全免，生活费</w:t>
      </w:r>
      <w:r w:rsidRPr="00CB2BAF">
        <w:rPr>
          <w:rFonts w:ascii="楷体_GB2312" w:eastAsia="楷体_GB2312" w:hint="eastAsia"/>
          <w:sz w:val="28"/>
          <w:szCs w:val="28"/>
        </w:rPr>
        <w:t>需自理</w:t>
      </w:r>
      <w:r>
        <w:rPr>
          <w:rFonts w:ascii="楷体_GB2312" w:eastAsia="楷体_GB2312" w:hint="eastAsia"/>
          <w:sz w:val="28"/>
          <w:szCs w:val="28"/>
        </w:rPr>
        <w:t>。</w:t>
      </w:r>
      <w:r w:rsidRPr="00CB2BAF">
        <w:rPr>
          <w:rFonts w:ascii="楷体_GB2312" w:eastAsia="楷体_GB2312"/>
          <w:sz w:val="28"/>
          <w:szCs w:val="28"/>
        </w:rPr>
        <w:t xml:space="preserve">     </w:t>
      </w:r>
    </w:p>
    <w:p w:rsidR="00407466" w:rsidRDefault="00407466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附：</w:t>
      </w:r>
    </w:p>
    <w:p w:rsidR="00407466" w:rsidRPr="003376F9" w:rsidRDefault="00407466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联系人：</w:t>
      </w:r>
      <w:r w:rsidRPr="00CB2BAF">
        <w:rPr>
          <w:rFonts w:ascii="楷体_GB2312" w:eastAsia="楷体_GB2312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朱</w:t>
      </w:r>
      <w:r w:rsidRPr="00CB2BAF">
        <w:rPr>
          <w:rFonts w:ascii="楷体_GB2312" w:eastAsia="楷体_GB2312" w:hint="eastAsia"/>
          <w:sz w:val="28"/>
          <w:szCs w:val="28"/>
        </w:rPr>
        <w:t>老师</w:t>
      </w:r>
      <w:r w:rsidRPr="00CB2BAF">
        <w:rPr>
          <w:rFonts w:ascii="楷体_GB2312" w:eastAsia="楷体_GB2312"/>
          <w:sz w:val="28"/>
          <w:szCs w:val="28"/>
        </w:rPr>
        <w:t xml:space="preserve">    </w:t>
      </w:r>
      <w:r>
        <w:rPr>
          <w:rFonts w:ascii="楷体_GB2312" w:eastAsia="楷体_GB2312"/>
          <w:sz w:val="28"/>
          <w:szCs w:val="28"/>
        </w:rPr>
        <w:t xml:space="preserve"> 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 w:hint="eastAsia"/>
          <w:sz w:val="28"/>
          <w:szCs w:val="28"/>
        </w:rPr>
        <w:t>联系</w:t>
      </w:r>
      <w:r>
        <w:rPr>
          <w:rFonts w:ascii="楷体_GB2312" w:eastAsia="楷体_GB2312" w:hint="eastAsia"/>
          <w:sz w:val="28"/>
          <w:szCs w:val="28"/>
        </w:rPr>
        <w:t>方式</w:t>
      </w:r>
      <w:r w:rsidRPr="00CB2BAF">
        <w:rPr>
          <w:rFonts w:ascii="楷体_GB2312" w:eastAsia="楷体_GB2312" w:hint="eastAsia"/>
          <w:sz w:val="28"/>
          <w:szCs w:val="28"/>
        </w:rPr>
        <w:t>：</w:t>
      </w:r>
      <w:r w:rsidRPr="00CB2BAF">
        <w:rPr>
          <w:rFonts w:ascii="楷体_GB2312" w:eastAsia="楷体_GB2312"/>
          <w:sz w:val="28"/>
          <w:szCs w:val="28"/>
        </w:rPr>
        <w:t>8266823</w:t>
      </w:r>
      <w:r>
        <w:rPr>
          <w:rFonts w:ascii="楷体_GB2312" w:eastAsia="楷体_GB2312"/>
          <w:sz w:val="28"/>
          <w:szCs w:val="28"/>
        </w:rPr>
        <w:t>6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>83231169</w:t>
      </w:r>
      <w:r>
        <w:rPr>
          <w:rFonts w:ascii="楷体_GB2312" w:eastAsia="楷体_GB2312" w:hint="eastAsia"/>
          <w:sz w:val="28"/>
          <w:szCs w:val="28"/>
        </w:rPr>
        <w:t>（</w:t>
      </w:r>
      <w:r>
        <w:rPr>
          <w:rFonts w:ascii="楷体_GB2312" w:eastAsia="楷体_GB2312"/>
          <w:sz w:val="28"/>
          <w:szCs w:val="28"/>
        </w:rPr>
        <w:t>Fax</w:t>
      </w:r>
      <w:r>
        <w:rPr>
          <w:rFonts w:ascii="楷体_GB2312" w:eastAsia="楷体_GB2312" w:hint="eastAsia"/>
          <w:sz w:val="28"/>
          <w:szCs w:val="28"/>
        </w:rPr>
        <w:t>）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</w:p>
    <w:p w:rsidR="00407466" w:rsidRDefault="00407466" w:rsidP="005909ED">
      <w:pPr>
        <w:pStyle w:val="Closing"/>
        <w:spacing w:line="420" w:lineRule="exact"/>
        <w:ind w:left="31680"/>
        <w:rPr>
          <w:rFonts w:ascii="楷体_GB2312" w:eastAsia="楷体_GB2312"/>
          <w:sz w:val="28"/>
          <w:szCs w:val="28"/>
        </w:rPr>
      </w:pPr>
    </w:p>
    <w:p w:rsidR="00407466" w:rsidRDefault="00407466" w:rsidP="005909ED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407466" w:rsidRDefault="00407466" w:rsidP="005909ED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407466" w:rsidRDefault="00407466" w:rsidP="005909ED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407466" w:rsidRPr="004A5AEC" w:rsidRDefault="00407466" w:rsidP="005909ED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407466" w:rsidRPr="00186A9C" w:rsidRDefault="00407466" w:rsidP="005909ED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>
        <w:rPr>
          <w:rFonts w:ascii="楷体_GB2312" w:eastAsia="楷体_GB2312"/>
          <w:sz w:val="28"/>
          <w:szCs w:val="28"/>
        </w:rPr>
        <w:t xml:space="preserve">                              </w:t>
      </w:r>
      <w:r>
        <w:rPr>
          <w:rFonts w:ascii="楷体_GB2312" w:eastAsia="楷体_GB2312" w:hint="eastAsia"/>
          <w:sz w:val="28"/>
          <w:szCs w:val="28"/>
        </w:rPr>
        <w:t>教务处</w:t>
      </w:r>
    </w:p>
    <w:p w:rsidR="00407466" w:rsidRDefault="00407466" w:rsidP="005909ED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3"/>
          <w:attr w:name="Year" w:val="2014"/>
        </w:smartTagPr>
        <w:r w:rsidRPr="00186A9C">
          <w:rPr>
            <w:rFonts w:ascii="楷体_GB2312" w:eastAsia="楷体_GB2312"/>
            <w:sz w:val="28"/>
            <w:szCs w:val="28"/>
          </w:rPr>
          <w:t>2014</w:t>
        </w:r>
        <w:r w:rsidRPr="00186A9C">
          <w:rPr>
            <w:rFonts w:ascii="楷体_GB2312" w:eastAsia="楷体_GB2312" w:hint="eastAsia"/>
            <w:sz w:val="28"/>
            <w:szCs w:val="28"/>
          </w:rPr>
          <w:t>年</w:t>
        </w:r>
        <w:r w:rsidRPr="00186A9C">
          <w:rPr>
            <w:rFonts w:ascii="楷体_GB2312" w:eastAsia="楷体_GB2312"/>
            <w:sz w:val="28"/>
            <w:szCs w:val="28"/>
          </w:rPr>
          <w:t>3</w:t>
        </w:r>
        <w:r w:rsidRPr="00186A9C">
          <w:rPr>
            <w:rFonts w:ascii="楷体_GB2312" w:eastAsia="楷体_GB2312" w:hint="eastAsia"/>
            <w:sz w:val="28"/>
            <w:szCs w:val="28"/>
          </w:rPr>
          <w:t>月</w:t>
        </w:r>
        <w:r w:rsidRPr="00186A9C">
          <w:rPr>
            <w:rFonts w:ascii="楷体_GB2312" w:eastAsia="楷体_GB2312"/>
            <w:sz w:val="28"/>
            <w:szCs w:val="28"/>
          </w:rPr>
          <w:t>17</w:t>
        </w:r>
        <w:r w:rsidRPr="00186A9C">
          <w:rPr>
            <w:rFonts w:ascii="楷体_GB2312" w:eastAsia="楷体_GB2312" w:hint="eastAsia"/>
            <w:sz w:val="28"/>
            <w:szCs w:val="28"/>
          </w:rPr>
          <w:t>日</w:t>
        </w:r>
      </w:smartTag>
    </w:p>
    <w:p w:rsidR="00407466" w:rsidRDefault="00407466" w:rsidP="00695112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</w:p>
    <w:sectPr w:rsidR="00407466" w:rsidSect="007D1B8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466" w:rsidRDefault="00407466">
      <w:r>
        <w:separator/>
      </w:r>
    </w:p>
  </w:endnote>
  <w:endnote w:type="continuationSeparator" w:id="1">
    <w:p w:rsidR="00407466" w:rsidRDefault="00407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466" w:rsidRDefault="00407466">
      <w:r>
        <w:separator/>
      </w:r>
    </w:p>
  </w:footnote>
  <w:footnote w:type="continuationSeparator" w:id="1">
    <w:p w:rsidR="00407466" w:rsidRDefault="004074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466" w:rsidRDefault="00407466" w:rsidP="000B7943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61A"/>
    <w:rsid w:val="000077AC"/>
    <w:rsid w:val="0002468B"/>
    <w:rsid w:val="0003619B"/>
    <w:rsid w:val="00037BE3"/>
    <w:rsid w:val="00046759"/>
    <w:rsid w:val="00051C27"/>
    <w:rsid w:val="00052E17"/>
    <w:rsid w:val="00062A1D"/>
    <w:rsid w:val="000640FB"/>
    <w:rsid w:val="0009681E"/>
    <w:rsid w:val="00097CF4"/>
    <w:rsid w:val="000B7943"/>
    <w:rsid w:val="000D07A8"/>
    <w:rsid w:val="000D47C2"/>
    <w:rsid w:val="000F494F"/>
    <w:rsid w:val="00126CB4"/>
    <w:rsid w:val="001330A7"/>
    <w:rsid w:val="001607AC"/>
    <w:rsid w:val="0016247B"/>
    <w:rsid w:val="0017226E"/>
    <w:rsid w:val="00174B89"/>
    <w:rsid w:val="00186A9C"/>
    <w:rsid w:val="001910D5"/>
    <w:rsid w:val="00191984"/>
    <w:rsid w:val="00192CC7"/>
    <w:rsid w:val="001A056C"/>
    <w:rsid w:val="001A6E62"/>
    <w:rsid w:val="001A78CC"/>
    <w:rsid w:val="001B0117"/>
    <w:rsid w:val="001B0265"/>
    <w:rsid w:val="001B2EEE"/>
    <w:rsid w:val="001B3551"/>
    <w:rsid w:val="001B4226"/>
    <w:rsid w:val="001B4763"/>
    <w:rsid w:val="001D6313"/>
    <w:rsid w:val="00201345"/>
    <w:rsid w:val="002145B3"/>
    <w:rsid w:val="00221490"/>
    <w:rsid w:val="00224956"/>
    <w:rsid w:val="00226BB8"/>
    <w:rsid w:val="00227085"/>
    <w:rsid w:val="00233EBF"/>
    <w:rsid w:val="0023716E"/>
    <w:rsid w:val="00282AC9"/>
    <w:rsid w:val="00283997"/>
    <w:rsid w:val="002A18CC"/>
    <w:rsid w:val="002B1F80"/>
    <w:rsid w:val="002E3C37"/>
    <w:rsid w:val="002E58EC"/>
    <w:rsid w:val="00326080"/>
    <w:rsid w:val="00326B11"/>
    <w:rsid w:val="003341E5"/>
    <w:rsid w:val="00335E7C"/>
    <w:rsid w:val="003376F9"/>
    <w:rsid w:val="0034701E"/>
    <w:rsid w:val="003728EC"/>
    <w:rsid w:val="003A5BE1"/>
    <w:rsid w:val="003C3E12"/>
    <w:rsid w:val="003C64B6"/>
    <w:rsid w:val="003C6A4F"/>
    <w:rsid w:val="003E05EE"/>
    <w:rsid w:val="003E7956"/>
    <w:rsid w:val="003F5986"/>
    <w:rsid w:val="003F6D39"/>
    <w:rsid w:val="00402FEC"/>
    <w:rsid w:val="0040641A"/>
    <w:rsid w:val="00407466"/>
    <w:rsid w:val="0041134F"/>
    <w:rsid w:val="004144FD"/>
    <w:rsid w:val="004148CB"/>
    <w:rsid w:val="00416F98"/>
    <w:rsid w:val="00422819"/>
    <w:rsid w:val="00433F76"/>
    <w:rsid w:val="0045056A"/>
    <w:rsid w:val="004523A6"/>
    <w:rsid w:val="004821AF"/>
    <w:rsid w:val="0049277C"/>
    <w:rsid w:val="004A589E"/>
    <w:rsid w:val="004A5AEC"/>
    <w:rsid w:val="004B000D"/>
    <w:rsid w:val="004B7175"/>
    <w:rsid w:val="004C7B22"/>
    <w:rsid w:val="004D4391"/>
    <w:rsid w:val="004D5B7C"/>
    <w:rsid w:val="004D72C8"/>
    <w:rsid w:val="004E13B6"/>
    <w:rsid w:val="004E1B3C"/>
    <w:rsid w:val="00521964"/>
    <w:rsid w:val="00524431"/>
    <w:rsid w:val="00525326"/>
    <w:rsid w:val="00530BD6"/>
    <w:rsid w:val="00576EDA"/>
    <w:rsid w:val="005909ED"/>
    <w:rsid w:val="00595AF0"/>
    <w:rsid w:val="00596F0A"/>
    <w:rsid w:val="005B7EA9"/>
    <w:rsid w:val="005E0D5F"/>
    <w:rsid w:val="005F5560"/>
    <w:rsid w:val="005F71C4"/>
    <w:rsid w:val="00650105"/>
    <w:rsid w:val="0065760A"/>
    <w:rsid w:val="00665562"/>
    <w:rsid w:val="006668FC"/>
    <w:rsid w:val="00677FC6"/>
    <w:rsid w:val="00692C36"/>
    <w:rsid w:val="00695112"/>
    <w:rsid w:val="00696C8E"/>
    <w:rsid w:val="006A01EF"/>
    <w:rsid w:val="006C2CDF"/>
    <w:rsid w:val="006C76C5"/>
    <w:rsid w:val="006D4D02"/>
    <w:rsid w:val="006D58D4"/>
    <w:rsid w:val="006D5C4F"/>
    <w:rsid w:val="006F0A4F"/>
    <w:rsid w:val="0071124C"/>
    <w:rsid w:val="007176E4"/>
    <w:rsid w:val="00773B51"/>
    <w:rsid w:val="0077425B"/>
    <w:rsid w:val="007A0192"/>
    <w:rsid w:val="007C2E20"/>
    <w:rsid w:val="007D1B89"/>
    <w:rsid w:val="007D68CD"/>
    <w:rsid w:val="007E44DE"/>
    <w:rsid w:val="007F2A76"/>
    <w:rsid w:val="008116EF"/>
    <w:rsid w:val="0083158A"/>
    <w:rsid w:val="008432CA"/>
    <w:rsid w:val="00850BBD"/>
    <w:rsid w:val="008645DD"/>
    <w:rsid w:val="00871C90"/>
    <w:rsid w:val="00895B72"/>
    <w:rsid w:val="0089600A"/>
    <w:rsid w:val="008E1C01"/>
    <w:rsid w:val="00920265"/>
    <w:rsid w:val="00933BB5"/>
    <w:rsid w:val="00965AFE"/>
    <w:rsid w:val="009667F0"/>
    <w:rsid w:val="00982FE9"/>
    <w:rsid w:val="0098408F"/>
    <w:rsid w:val="009A102E"/>
    <w:rsid w:val="009A5632"/>
    <w:rsid w:val="009B6690"/>
    <w:rsid w:val="009C4A86"/>
    <w:rsid w:val="009C5DA7"/>
    <w:rsid w:val="009E6EEF"/>
    <w:rsid w:val="00A00E21"/>
    <w:rsid w:val="00A20553"/>
    <w:rsid w:val="00A3090B"/>
    <w:rsid w:val="00A332BD"/>
    <w:rsid w:val="00A36655"/>
    <w:rsid w:val="00A516CB"/>
    <w:rsid w:val="00A6744D"/>
    <w:rsid w:val="00AB0DC2"/>
    <w:rsid w:val="00AB0FBB"/>
    <w:rsid w:val="00AE041D"/>
    <w:rsid w:val="00AE6BB7"/>
    <w:rsid w:val="00AF2E30"/>
    <w:rsid w:val="00AF3514"/>
    <w:rsid w:val="00B112C6"/>
    <w:rsid w:val="00B25F34"/>
    <w:rsid w:val="00B26AFF"/>
    <w:rsid w:val="00B4506F"/>
    <w:rsid w:val="00B605EF"/>
    <w:rsid w:val="00B876F8"/>
    <w:rsid w:val="00B91E82"/>
    <w:rsid w:val="00BA1554"/>
    <w:rsid w:val="00BC6D56"/>
    <w:rsid w:val="00BE3F0A"/>
    <w:rsid w:val="00BF2EC3"/>
    <w:rsid w:val="00BF6C62"/>
    <w:rsid w:val="00C0130B"/>
    <w:rsid w:val="00C32016"/>
    <w:rsid w:val="00C36116"/>
    <w:rsid w:val="00C3769B"/>
    <w:rsid w:val="00C40129"/>
    <w:rsid w:val="00C47B50"/>
    <w:rsid w:val="00C55093"/>
    <w:rsid w:val="00C7493B"/>
    <w:rsid w:val="00C828CB"/>
    <w:rsid w:val="00C918AA"/>
    <w:rsid w:val="00C92F96"/>
    <w:rsid w:val="00CB1652"/>
    <w:rsid w:val="00CB2BAF"/>
    <w:rsid w:val="00CD2639"/>
    <w:rsid w:val="00CF0201"/>
    <w:rsid w:val="00D10E0F"/>
    <w:rsid w:val="00D30B58"/>
    <w:rsid w:val="00D52969"/>
    <w:rsid w:val="00D65A30"/>
    <w:rsid w:val="00D72323"/>
    <w:rsid w:val="00D725F3"/>
    <w:rsid w:val="00D76F8F"/>
    <w:rsid w:val="00D7706C"/>
    <w:rsid w:val="00D9466F"/>
    <w:rsid w:val="00D96F68"/>
    <w:rsid w:val="00DB1D38"/>
    <w:rsid w:val="00DB7BA7"/>
    <w:rsid w:val="00DC261A"/>
    <w:rsid w:val="00DD5105"/>
    <w:rsid w:val="00DE3EDD"/>
    <w:rsid w:val="00E25603"/>
    <w:rsid w:val="00E258AD"/>
    <w:rsid w:val="00E32542"/>
    <w:rsid w:val="00E639B4"/>
    <w:rsid w:val="00E76C76"/>
    <w:rsid w:val="00E84DB3"/>
    <w:rsid w:val="00E96C80"/>
    <w:rsid w:val="00EB14FB"/>
    <w:rsid w:val="00EC6660"/>
    <w:rsid w:val="00EE2844"/>
    <w:rsid w:val="00EE635E"/>
    <w:rsid w:val="00F1098D"/>
    <w:rsid w:val="00F10A31"/>
    <w:rsid w:val="00F16AAF"/>
    <w:rsid w:val="00F31B66"/>
    <w:rsid w:val="00F50E09"/>
    <w:rsid w:val="00F5203E"/>
    <w:rsid w:val="00F85C47"/>
    <w:rsid w:val="00F92DC2"/>
    <w:rsid w:val="00F96647"/>
    <w:rsid w:val="00FA6966"/>
    <w:rsid w:val="00FA7B61"/>
    <w:rsid w:val="00FB2BE8"/>
    <w:rsid w:val="00FB5ED1"/>
    <w:rsid w:val="00FC493B"/>
    <w:rsid w:val="00FD4A55"/>
    <w:rsid w:val="00FD58CE"/>
    <w:rsid w:val="00FE1DB2"/>
    <w:rsid w:val="00FE3621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8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link w:val="SalutationChar"/>
    <w:uiPriority w:val="99"/>
    <w:rsid w:val="004B7175"/>
    <w:rPr>
      <w:szCs w:val="21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950D7"/>
    <w:rPr>
      <w:szCs w:val="24"/>
    </w:rPr>
  </w:style>
  <w:style w:type="paragraph" w:styleId="Closing">
    <w:name w:val="Closing"/>
    <w:basedOn w:val="Normal"/>
    <w:link w:val="ClosingChar"/>
    <w:uiPriority w:val="99"/>
    <w:rsid w:val="004B7175"/>
    <w:pPr>
      <w:ind w:leftChars="2100" w:left="100"/>
    </w:pPr>
    <w:rPr>
      <w:szCs w:val="21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C828CB"/>
    <w:rPr>
      <w:rFonts w:cs="Times New Roman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4B717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0D7"/>
    <w:rPr>
      <w:sz w:val="0"/>
      <w:szCs w:val="0"/>
    </w:rPr>
  </w:style>
  <w:style w:type="character" w:styleId="Hyperlink">
    <w:name w:val="Hyperlink"/>
    <w:basedOn w:val="DefaultParagraphFont"/>
    <w:uiPriority w:val="99"/>
    <w:rsid w:val="001330A7"/>
    <w:rPr>
      <w:rFonts w:cs="Times New Roman"/>
      <w:color w:val="0000FF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1A6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950D7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1A6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950D7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C828C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C828CB"/>
    <w:rPr>
      <w:rFonts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9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62</Words>
  <Characters>356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教务处：您好</dc:title>
  <dc:subject/>
  <dc:creator>微软用户</dc:creator>
  <cp:keywords/>
  <dc:description/>
  <cp:lastModifiedBy>魏小艾</cp:lastModifiedBy>
  <cp:revision>71</cp:revision>
  <cp:lastPrinted>2012-02-24T01:35:00Z</cp:lastPrinted>
  <dcterms:created xsi:type="dcterms:W3CDTF">2014-03-16T12:44:00Z</dcterms:created>
  <dcterms:modified xsi:type="dcterms:W3CDTF">2014-03-18T01:39:00Z</dcterms:modified>
</cp:coreProperties>
</file>